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317" w:rsidRPr="00514E96" w:rsidRDefault="00BD5317" w:rsidP="007156A7">
      <w:pPr>
        <w:jc w:val="center"/>
        <w:rPr>
          <w:rFonts w:ascii="Monotype Corsiva" w:hAnsi="Monotype Corsiva" w:cs="Monotype Corsiva"/>
          <w:sz w:val="52"/>
          <w:szCs w:val="52"/>
        </w:rPr>
      </w:pPr>
      <w:r w:rsidRPr="00514E96">
        <w:rPr>
          <w:rFonts w:ascii="Monotype Corsiva" w:hAnsi="Monotype Corsiva" w:cs="Monotype Corsiva"/>
          <w:sz w:val="52"/>
          <w:szCs w:val="52"/>
        </w:rPr>
        <w:t>REMERCIMENT</w:t>
      </w:r>
    </w:p>
    <w:p w:rsidR="00BD5317" w:rsidRPr="00514E96" w:rsidRDefault="00BD5317" w:rsidP="007156A7">
      <w:pPr>
        <w:jc w:val="center"/>
        <w:rPr>
          <w:rFonts w:ascii="Monotype Corsiva" w:hAnsi="Monotype Corsiva" w:cs="Monotype Corsiva"/>
          <w:sz w:val="52"/>
          <w:szCs w:val="52"/>
        </w:rPr>
      </w:pPr>
      <w:r>
        <w:rPr>
          <w:noProof/>
        </w:rPr>
        <w:pict>
          <v:line id="_x0000_s1026" style="position:absolute;left:0;text-align:left;z-index:251658240" from="108pt,4.75pt" to="315pt,4.75pt" strokeweight="6pt">
            <v:stroke linestyle="thickBetweenThin"/>
          </v:line>
        </w:pict>
      </w:r>
    </w:p>
    <w:p w:rsidR="00BD5317" w:rsidRPr="00514E96" w:rsidRDefault="00BD5317" w:rsidP="007156A7">
      <w:pPr>
        <w:jc w:val="center"/>
        <w:rPr>
          <w:rFonts w:ascii="Monotype Corsiva" w:hAnsi="Monotype Corsiva" w:cs="Monotype Corsiva"/>
          <w:sz w:val="52"/>
          <w:szCs w:val="52"/>
        </w:rPr>
      </w:pPr>
      <w:r w:rsidRPr="00514E96">
        <w:rPr>
          <w:rFonts w:ascii="Monotype Corsiva" w:hAnsi="Monotype Corsiva" w:cs="Monotype Corsiva"/>
          <w:sz w:val="52"/>
          <w:szCs w:val="52"/>
        </w:rPr>
        <w:t>Tout d’abord, nous souhaitons remercier le  Dieu le tout puissant de nous avoir donné la force et le courage de terminer ce travail.</w:t>
      </w:r>
    </w:p>
    <w:p w:rsidR="00BD5317" w:rsidRPr="00514E96" w:rsidRDefault="00BD5317" w:rsidP="00514E96">
      <w:pPr>
        <w:jc w:val="both"/>
        <w:rPr>
          <w:rFonts w:ascii="Monotype Corsiva" w:hAnsi="Monotype Corsiva" w:cs="Monotype Corsiva"/>
          <w:sz w:val="52"/>
          <w:szCs w:val="52"/>
        </w:rPr>
      </w:pPr>
      <w:r w:rsidRPr="00514E96">
        <w:rPr>
          <w:rFonts w:ascii="Monotype Corsiva" w:hAnsi="Monotype Corsiva" w:cs="Monotype Corsiva"/>
          <w:sz w:val="52"/>
          <w:szCs w:val="52"/>
        </w:rPr>
        <w:t>Nous  tenons  aussi  à  exprim</w:t>
      </w:r>
      <w:r>
        <w:rPr>
          <w:rFonts w:ascii="Monotype Corsiva" w:hAnsi="Monotype Corsiva" w:cs="Monotype Corsiva"/>
          <w:sz w:val="52"/>
          <w:szCs w:val="52"/>
        </w:rPr>
        <w:t>er  nos  vifs  remerciements à Monsieur</w:t>
      </w:r>
      <w:r w:rsidRPr="00514E96">
        <w:rPr>
          <w:rFonts w:ascii="Monotype Corsiva" w:hAnsi="Monotype Corsiva" w:cs="Monotype Corsiva"/>
          <w:sz w:val="52"/>
          <w:szCs w:val="52"/>
        </w:rPr>
        <w:t xml:space="preserve">. </w:t>
      </w:r>
      <w:r>
        <w:rPr>
          <w:rFonts w:ascii="Monotype Corsiva" w:hAnsi="Monotype Corsiva" w:cs="Monotype Corsiva"/>
          <w:sz w:val="52"/>
          <w:szCs w:val="52"/>
        </w:rPr>
        <w:t>Mezache Amar</w:t>
      </w:r>
      <w:r w:rsidRPr="00514E96">
        <w:rPr>
          <w:rFonts w:ascii="Monotype Corsiva" w:hAnsi="Monotype Corsiva" w:cs="Monotype Corsiva"/>
          <w:sz w:val="52"/>
          <w:szCs w:val="52"/>
        </w:rPr>
        <w:t>,  Professeur à l’Université Mohamed  Boudiaf de M'sila pour la confiance qu’il nous a témoignés en nous accueillant dans son équipe et en acceptant l’encadrement de nos travaux. Nous lui  sommes  reconnaissants  de  nous  avoir  fait  bénéficier  tout  au  long  de  ce  travail  de  sa  grande compétence, de sa rigueur intellectuelle, de son efficacité et de ses précieux conseils.</w:t>
      </w:r>
      <w:r>
        <w:rPr>
          <w:rFonts w:ascii="Monotype Corsiva" w:hAnsi="Monotype Corsiva" w:cs="Monotype Corsiva"/>
          <w:sz w:val="52"/>
          <w:szCs w:val="52"/>
        </w:rPr>
        <w:t xml:space="preserve"> Aussi, nos vifs remerciements sont adressés aux membres de jury pour la lecture et l’évaluation de ce travail de Master.</w:t>
      </w:r>
    </w:p>
    <w:p w:rsidR="00BD5317" w:rsidRPr="00514E96" w:rsidRDefault="00BD5317" w:rsidP="007156A7">
      <w:pPr>
        <w:jc w:val="center"/>
        <w:rPr>
          <w:rFonts w:ascii="Monotype Corsiva" w:hAnsi="Monotype Corsiva" w:cs="Monotype Corsiva"/>
          <w:sz w:val="52"/>
          <w:szCs w:val="52"/>
        </w:rPr>
      </w:pPr>
    </w:p>
    <w:p w:rsidR="00BD5317" w:rsidRPr="007156A7" w:rsidRDefault="00BD5317" w:rsidP="007156A7">
      <w:pPr>
        <w:jc w:val="center"/>
      </w:pPr>
      <w:r w:rsidRPr="00514E96">
        <w:rPr>
          <w:rFonts w:ascii="Monotype Corsiva" w:hAnsi="Monotype Corsiva" w:cs="Monotype Corsiva"/>
          <w:sz w:val="52"/>
          <w:szCs w:val="52"/>
        </w:rPr>
        <w:t>Nous ne pourrions pas oublier de remercier toute personne qui a contribué de prés ou de loin à la réussite de ce travail…</w:t>
      </w:r>
    </w:p>
    <w:sectPr w:rsidR="00BD5317" w:rsidRPr="007156A7" w:rsidSect="00F20B7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4B4F"/>
    <w:rsid w:val="000061E3"/>
    <w:rsid w:val="00023ADF"/>
    <w:rsid w:val="00034B4F"/>
    <w:rsid w:val="00040E6F"/>
    <w:rsid w:val="00062603"/>
    <w:rsid w:val="00074FFF"/>
    <w:rsid w:val="000876AB"/>
    <w:rsid w:val="000953C9"/>
    <w:rsid w:val="000C1BBF"/>
    <w:rsid w:val="000C4335"/>
    <w:rsid w:val="000E4F9F"/>
    <w:rsid w:val="00126C10"/>
    <w:rsid w:val="001351D8"/>
    <w:rsid w:val="001361B5"/>
    <w:rsid w:val="00165B06"/>
    <w:rsid w:val="00180A04"/>
    <w:rsid w:val="00193F6D"/>
    <w:rsid w:val="00194232"/>
    <w:rsid w:val="001A1BA1"/>
    <w:rsid w:val="001B1BD2"/>
    <w:rsid w:val="001B2B14"/>
    <w:rsid w:val="001B3E5D"/>
    <w:rsid w:val="001B4CEE"/>
    <w:rsid w:val="001F6AFE"/>
    <w:rsid w:val="00202ED2"/>
    <w:rsid w:val="002215AC"/>
    <w:rsid w:val="00224344"/>
    <w:rsid w:val="002D629F"/>
    <w:rsid w:val="002F1036"/>
    <w:rsid w:val="003077A4"/>
    <w:rsid w:val="00333CAE"/>
    <w:rsid w:val="00342BFB"/>
    <w:rsid w:val="00346D29"/>
    <w:rsid w:val="003609AB"/>
    <w:rsid w:val="003640A3"/>
    <w:rsid w:val="00366944"/>
    <w:rsid w:val="00381F99"/>
    <w:rsid w:val="003913E3"/>
    <w:rsid w:val="003A2478"/>
    <w:rsid w:val="003B055B"/>
    <w:rsid w:val="003B3C4C"/>
    <w:rsid w:val="003B5AD0"/>
    <w:rsid w:val="003E3D56"/>
    <w:rsid w:val="003E4079"/>
    <w:rsid w:val="00431A97"/>
    <w:rsid w:val="004546B8"/>
    <w:rsid w:val="00460803"/>
    <w:rsid w:val="004A0CC8"/>
    <w:rsid w:val="004A7D76"/>
    <w:rsid w:val="004B07D4"/>
    <w:rsid w:val="004D334A"/>
    <w:rsid w:val="004E03ED"/>
    <w:rsid w:val="004F73F3"/>
    <w:rsid w:val="00514E96"/>
    <w:rsid w:val="00523E24"/>
    <w:rsid w:val="005376E7"/>
    <w:rsid w:val="00581F16"/>
    <w:rsid w:val="005952B6"/>
    <w:rsid w:val="005977A5"/>
    <w:rsid w:val="005B4F6A"/>
    <w:rsid w:val="005B7A07"/>
    <w:rsid w:val="005E3297"/>
    <w:rsid w:val="00607FDB"/>
    <w:rsid w:val="00623EBB"/>
    <w:rsid w:val="00624E04"/>
    <w:rsid w:val="00636DB1"/>
    <w:rsid w:val="00662238"/>
    <w:rsid w:val="00664B07"/>
    <w:rsid w:val="00676661"/>
    <w:rsid w:val="006C2B6B"/>
    <w:rsid w:val="006D32A2"/>
    <w:rsid w:val="007060AA"/>
    <w:rsid w:val="0071455D"/>
    <w:rsid w:val="007156A7"/>
    <w:rsid w:val="00730846"/>
    <w:rsid w:val="00750307"/>
    <w:rsid w:val="0075763C"/>
    <w:rsid w:val="0076327E"/>
    <w:rsid w:val="00764B1F"/>
    <w:rsid w:val="007935C4"/>
    <w:rsid w:val="007A53B3"/>
    <w:rsid w:val="007B41F4"/>
    <w:rsid w:val="007D5D29"/>
    <w:rsid w:val="007F31B2"/>
    <w:rsid w:val="0080290B"/>
    <w:rsid w:val="00813E8C"/>
    <w:rsid w:val="00846776"/>
    <w:rsid w:val="008858EE"/>
    <w:rsid w:val="008A64E8"/>
    <w:rsid w:val="008B1055"/>
    <w:rsid w:val="008B6602"/>
    <w:rsid w:val="008B71BD"/>
    <w:rsid w:val="008C50A2"/>
    <w:rsid w:val="008F66BC"/>
    <w:rsid w:val="0095338F"/>
    <w:rsid w:val="009575B5"/>
    <w:rsid w:val="00976C50"/>
    <w:rsid w:val="00985A02"/>
    <w:rsid w:val="00992F2F"/>
    <w:rsid w:val="009B6C57"/>
    <w:rsid w:val="009D0D5E"/>
    <w:rsid w:val="009D3F79"/>
    <w:rsid w:val="009F4D29"/>
    <w:rsid w:val="00A16573"/>
    <w:rsid w:val="00A234EB"/>
    <w:rsid w:val="00A738CE"/>
    <w:rsid w:val="00A774BA"/>
    <w:rsid w:val="00AA0945"/>
    <w:rsid w:val="00AB7FBA"/>
    <w:rsid w:val="00AC0B1B"/>
    <w:rsid w:val="00AE28B8"/>
    <w:rsid w:val="00B066AD"/>
    <w:rsid w:val="00B124BF"/>
    <w:rsid w:val="00B32434"/>
    <w:rsid w:val="00B37E90"/>
    <w:rsid w:val="00B56830"/>
    <w:rsid w:val="00B77B50"/>
    <w:rsid w:val="00B83299"/>
    <w:rsid w:val="00BA3211"/>
    <w:rsid w:val="00BC6F05"/>
    <w:rsid w:val="00BD5317"/>
    <w:rsid w:val="00BE1CA3"/>
    <w:rsid w:val="00BE49B4"/>
    <w:rsid w:val="00C11846"/>
    <w:rsid w:val="00C2360C"/>
    <w:rsid w:val="00C43FBF"/>
    <w:rsid w:val="00C4509D"/>
    <w:rsid w:val="00C8726C"/>
    <w:rsid w:val="00C91F74"/>
    <w:rsid w:val="00C94E63"/>
    <w:rsid w:val="00CA7DF6"/>
    <w:rsid w:val="00D34ADB"/>
    <w:rsid w:val="00D42E14"/>
    <w:rsid w:val="00D431A7"/>
    <w:rsid w:val="00D4710E"/>
    <w:rsid w:val="00D53C1C"/>
    <w:rsid w:val="00D758BF"/>
    <w:rsid w:val="00D80492"/>
    <w:rsid w:val="00D908BF"/>
    <w:rsid w:val="00DA0259"/>
    <w:rsid w:val="00DA5230"/>
    <w:rsid w:val="00DA5D3E"/>
    <w:rsid w:val="00DC7DD0"/>
    <w:rsid w:val="00DD43CD"/>
    <w:rsid w:val="00E06563"/>
    <w:rsid w:val="00E254BB"/>
    <w:rsid w:val="00E26DCB"/>
    <w:rsid w:val="00E70804"/>
    <w:rsid w:val="00EA1CEB"/>
    <w:rsid w:val="00EA69AB"/>
    <w:rsid w:val="00EB3B19"/>
    <w:rsid w:val="00ED35CE"/>
    <w:rsid w:val="00EE4BC2"/>
    <w:rsid w:val="00EE6DA2"/>
    <w:rsid w:val="00F20B7F"/>
    <w:rsid w:val="00F330B9"/>
    <w:rsid w:val="00FA0A00"/>
    <w:rsid w:val="00FC14FD"/>
    <w:rsid w:val="00FC7180"/>
    <w:rsid w:val="00FC78EB"/>
    <w:rsid w:val="00FD52A6"/>
    <w:rsid w:val="00FE2F0F"/>
    <w:rsid w:val="00FE5BF2"/>
    <w:rsid w:val="00FF1734"/>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BA1"/>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A1BA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132</Words>
  <Characters>727</Characters>
  <Application>Microsoft Office Outlook</Application>
  <DocSecurity>0</DocSecurity>
  <Lines>0</Lines>
  <Paragraphs>0</Paragraphs>
  <ScaleCrop>false</ScaleCrop>
  <Company>Mezache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REMERCIMENT</dc:title>
  <dc:subject/>
  <dc:creator>mobat@live.fr</dc:creator>
  <cp:keywords/>
  <dc:description/>
  <cp:lastModifiedBy>Amar</cp:lastModifiedBy>
  <cp:revision>2</cp:revision>
  <dcterms:created xsi:type="dcterms:W3CDTF">2015-05-27T12:42:00Z</dcterms:created>
  <dcterms:modified xsi:type="dcterms:W3CDTF">2015-05-27T12:42:00Z</dcterms:modified>
</cp:coreProperties>
</file>